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Umowa powierzenia przetwarzania danych.docx</dmsv2BaseFileName>
    <dmsv2BaseDisplayName xmlns="http://schemas.microsoft.com/sharepoint/v3">Załącznik nr 6 do SWZ - Umowa powierzenia przetwarzania danych</dmsv2BaseDisplayName>
    <dmsv2SWPP2ObjectNumber xmlns="http://schemas.microsoft.com/sharepoint/v3">POST/DYS/OLD/GZ/01545/2026                        </dmsv2SWPP2ObjectNumber>
    <dmsv2SWPP2SumMD5 xmlns="http://schemas.microsoft.com/sharepoint/v3">75bec68d947a59ca52e608f122484ca5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714952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25015526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FJ3FSM7XJ42E-1195302456-4760</_dlc_DocId>
    <_dlc_DocIdUrl xmlns="a19cb1c7-c5c7-46d4-85ae-d83685407bba">
      <Url>https://swpp2.dms.gkpge.pl/sites/43/_layouts/15/DocIdRedir.aspx?ID=FJ3FSM7XJ42E-1195302456-4760</Url>
      <Description>FJ3FSM7XJ42E-1195302456-4760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7C0DD60E-2BDF-42E0-9CAE-8A7645A780E1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23812B87-39F6-4611-AF0C-76F461853CB5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317b4379-a3be-4a5c-b4a7-b7ce4f312d58</vt:lpwstr>
  </property>
</Properties>
</file>